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8E" w:rsidRPr="00B30B96" w:rsidRDefault="00425D8E">
      <w:pPr>
        <w:rPr>
          <w:rFonts w:ascii="Times New Roman" w:hAnsi="Times New Roman"/>
          <w:b/>
          <w:bCs/>
          <w:color w:val="000000"/>
          <w:lang w:eastAsia="tr-TR"/>
        </w:rPr>
      </w:pPr>
      <w:r w:rsidRPr="00B30B96">
        <w:rPr>
          <w:rFonts w:ascii="Times New Roman" w:hAnsi="Times New Roman"/>
          <w:b/>
          <w:bCs/>
          <w:color w:val="000000"/>
          <w:lang w:eastAsia="tr-TR"/>
        </w:rPr>
        <w:t>1-)Aşağıdaki besin içeriklerinden hangisi tüm besinlerde bulunur?</w:t>
      </w:r>
    </w:p>
    <w:p w:rsidR="00425D8E" w:rsidRDefault="00425D8E" w:rsidP="00B30B96">
      <w:pPr>
        <w:rPr>
          <w:rFonts w:ascii="Times New Roman" w:hAnsi="Times New Roman"/>
        </w:rPr>
      </w:pPr>
      <w:r w:rsidRPr="00B30B96">
        <w:rPr>
          <w:rFonts w:ascii="Times New Roman" w:hAnsi="Times New Roman"/>
        </w:rPr>
        <w:t>a)Vitaminler  b)yağlar c)proteinler d)mineraller</w:t>
      </w:r>
    </w:p>
    <w:p w:rsidR="00425D8E" w:rsidRDefault="00425D8E" w:rsidP="00B30B96">
      <w:pPr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color w:val="000000"/>
          <w:shd w:val="clear" w:color="auto" w:fill="FFFFFF"/>
        </w:rPr>
        <w:t>İskorbit hastalığı, halsizlik, kolayca kanayan dişetleri, ciltte morluk, eklemlerde ağrılar, vücüt direncinin azalması şeklinde kendini gösteren bir hastalıktır. Tarihte özellikle uzun süre denizde kalan denzicilerde görülen bir hastalıktır.</w:t>
      </w:r>
      <w:r w:rsidRPr="00B30B96">
        <w:rPr>
          <w:rFonts w:ascii="Times New Roman" w:hAnsi="Times New Roman"/>
          <w:color w:val="000000"/>
        </w:rPr>
        <w:br/>
      </w:r>
      <w:r w:rsidRPr="00B30B96">
        <w:rPr>
          <w:rFonts w:ascii="Times New Roman" w:hAnsi="Times New Roman"/>
          <w:b/>
        </w:rPr>
        <w:t>2-)</w:t>
      </w:r>
      <w:r w:rsidRPr="00B30B9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B30B96">
        <w:rPr>
          <w:rFonts w:ascii="Times New Roman" w:hAnsi="Times New Roman"/>
          <w:b/>
          <w:bCs/>
          <w:color w:val="000000"/>
          <w:shd w:val="clear" w:color="auto" w:fill="FFFFFF"/>
        </w:rPr>
        <w:t>Yukarıdaki bilgilere göre iskorbit hastalığı hangi vitaminin eksikliğinde görülür?</w:t>
      </w: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a)A vitamini            b)B vitamini  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>c)C vitamini           d)K vitamini</w:t>
      </w: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/>
          <w:bCs/>
          <w:color w:val="000000"/>
          <w:shd w:val="clear" w:color="auto" w:fill="FFFFFF"/>
        </w:rPr>
        <w:t>3-)Kemiklerin güçlenmesine,kesik ve yaralanmalarda kanın pıhtılaşmasına yardımcı olan vitamin hangi seçenekte doğru verilmiştir?</w:t>
      </w: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a)A vitamini         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b)D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vitamini  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>c)C vitamini           d)K vitamini</w:t>
      </w:r>
    </w:p>
    <w:p w:rsidR="00425D8E" w:rsidRDefault="00425D8E" w:rsidP="00B30B96">
      <w:pPr>
        <w:rPr>
          <w:rFonts w:ascii="Times New Roman" w:hAnsi="Times New Roman"/>
          <w:b/>
          <w:bCs/>
          <w:color w:val="000000"/>
          <w:lang w:eastAsia="tr-TR"/>
        </w:rPr>
      </w:pPr>
      <w:r w:rsidRPr="00216407"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>* Vücudumuzun yaklaşık dörtte üçünü oluşturur.</w:t>
      </w:r>
      <w:r w:rsidRPr="00216407">
        <w:rPr>
          <w:rFonts w:ascii="Arial" w:hAnsi="Arial" w:cs="Arial"/>
          <w:color w:val="000000"/>
          <w:sz w:val="18"/>
          <w:szCs w:val="18"/>
          <w:lang w:eastAsia="tr-TR"/>
        </w:rPr>
        <w:br/>
      </w:r>
      <w:r w:rsidRPr="00216407"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>* Vücudumuzda düzenleyici olarak görev yapar.</w:t>
      </w:r>
      <w:r w:rsidRPr="00216407">
        <w:rPr>
          <w:rFonts w:ascii="Arial" w:hAnsi="Arial" w:cs="Arial"/>
          <w:color w:val="000000"/>
          <w:sz w:val="18"/>
          <w:szCs w:val="18"/>
          <w:lang w:eastAsia="tr-TR"/>
        </w:rPr>
        <w:br/>
      </w:r>
      <w:r w:rsidRPr="00216407"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>* Vücutta oluşan zararlı maddelerin atılmasında görev alır.</w:t>
      </w:r>
      <w:r w:rsidRPr="00216407">
        <w:rPr>
          <w:rFonts w:ascii="Arial" w:hAnsi="Arial" w:cs="Arial"/>
          <w:color w:val="000000"/>
          <w:sz w:val="18"/>
          <w:szCs w:val="18"/>
          <w:lang w:eastAsia="tr-TR"/>
        </w:rPr>
        <w:br/>
      </w:r>
      <w:r>
        <w:rPr>
          <w:rFonts w:ascii="Times New Roman" w:hAnsi="Times New Roman"/>
          <w:b/>
          <w:bCs/>
          <w:color w:val="000000"/>
          <w:lang w:eastAsia="tr-TR"/>
        </w:rPr>
        <w:t>4-)</w:t>
      </w:r>
      <w:r w:rsidRPr="00B30B96">
        <w:rPr>
          <w:rFonts w:ascii="Times New Roman" w:hAnsi="Times New Roman"/>
          <w:b/>
          <w:bCs/>
          <w:color w:val="000000"/>
          <w:lang w:eastAsia="tr-TR"/>
        </w:rPr>
        <w:t>Yukarıdaki özellikler aşağıdakilerden hangisine aittir?</w:t>
      </w:r>
    </w:p>
    <w:p w:rsidR="00425D8E" w:rsidRPr="00B30B96" w:rsidRDefault="00425D8E" w:rsidP="00B30B96">
      <w:pPr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Cs/>
          <w:color w:val="000000"/>
          <w:shd w:val="clear" w:color="auto" w:fill="FFFFFF"/>
        </w:rPr>
        <w:t>a)protein    b)su  c)vitamin  d)karbonhidrat</w:t>
      </w:r>
    </w:p>
    <w:p w:rsidR="00425D8E" w:rsidRDefault="00425D8E" w:rsidP="00B30B96">
      <w:pPr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/>
          <w:bCs/>
          <w:color w:val="000000"/>
          <w:shd w:val="clear" w:color="auto" w:fill="FFFFFF"/>
        </w:rPr>
        <w:t>5-)Aşağıdaki besin içeriklerinden  hangisi yeterince alınmazsa vücudun direnci zayıf ve hasta olma ihtimali artar?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>a)protein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b)vitamin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c)karbonhidrat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>c)yağ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>
        <w:rPr>
          <w:rFonts w:ascii="Times New Roman" w:hAnsi="Times New Roman"/>
          <w:bCs/>
          <w:color w:val="000000"/>
          <w:shd w:val="clear" w:color="auto" w:fill="FFFFFF"/>
        </w:rPr>
        <w:t>*diş etlerinin sağlıklı olması için gereklidir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>
        <w:rPr>
          <w:rFonts w:ascii="Times New Roman" w:hAnsi="Times New Roman"/>
          <w:bCs/>
          <w:color w:val="000000"/>
          <w:shd w:val="clear" w:color="auto" w:fill="FFFFFF"/>
        </w:rPr>
        <w:t>*vücudun mikroplara karşı dirençli olmasını sağlar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>
        <w:rPr>
          <w:rFonts w:ascii="Times New Roman" w:hAnsi="Times New Roman"/>
          <w:bCs/>
          <w:color w:val="000000"/>
          <w:shd w:val="clear" w:color="auto" w:fill="FFFFFF"/>
        </w:rPr>
        <w:t>*portakal,limon,maydanozda bol miktarda bulunur</w:t>
      </w:r>
    </w:p>
    <w:p w:rsidR="00425D8E" w:rsidRPr="00B30B96" w:rsidRDefault="00425D8E" w:rsidP="00B30B96">
      <w:pPr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/>
          <w:bCs/>
          <w:color w:val="000000"/>
          <w:shd w:val="clear" w:color="auto" w:fill="FFFFFF"/>
        </w:rPr>
        <w:t>6-)Yukarıda özellikleri verilen vitamin aşağıdakilerden hangisidir?</w:t>
      </w: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a)A vitamini         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b)D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vitamini  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>c)C vitamini           d)K vitamini</w:t>
      </w:r>
    </w:p>
    <w:p w:rsidR="00425D8E" w:rsidRDefault="00425D8E" w:rsidP="00B30B96">
      <w:pPr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/>
          <w:bCs/>
          <w:color w:val="000000"/>
          <w:shd w:val="clear" w:color="auto" w:fill="FFFFFF"/>
        </w:rPr>
        <w:t>7-)Aşagıdakilerden hangisi yağ bakımından daha zengindir?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>A)pırasa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b)portakal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c)ıspanak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d)zeytin</w:t>
      </w:r>
    </w:p>
    <w:p w:rsidR="00425D8E" w:rsidRPr="00B30B96" w:rsidRDefault="00425D8E" w:rsidP="00B30B96">
      <w:pPr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/>
          <w:bCs/>
          <w:color w:val="000000"/>
          <w:shd w:val="clear" w:color="auto" w:fill="FFFFFF"/>
        </w:rPr>
        <w:t>8-)Aaşağıdakilerden hangisi karbonhidrat bakımından daha zengindir?</w:t>
      </w: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>
        <w:rPr>
          <w:rFonts w:ascii="Times New Roman" w:hAnsi="Times New Roman"/>
          <w:bCs/>
          <w:color w:val="000000"/>
          <w:shd w:val="clear" w:color="auto" w:fill="FFFFFF"/>
        </w:rPr>
        <w:t>a)süt   b)domates   c)makarna   d)balık</w:t>
      </w:r>
    </w:p>
    <w:p w:rsidR="00425D8E" w:rsidRPr="00B30B96" w:rsidRDefault="00425D8E" w:rsidP="00B30B96">
      <w:pPr>
        <w:rPr>
          <w:rFonts w:ascii="Arial" w:hAnsi="Arial" w:cs="Arial"/>
          <w:b/>
          <w:color w:val="000000"/>
          <w:sz w:val="20"/>
          <w:szCs w:val="20"/>
          <w:lang w:eastAsia="tr-TR"/>
        </w:rPr>
      </w:pPr>
      <w:r w:rsidRPr="00B30B96">
        <w:rPr>
          <w:rFonts w:ascii="Arial" w:hAnsi="Arial" w:cs="Arial"/>
          <w:b/>
          <w:color w:val="000000"/>
          <w:sz w:val="20"/>
          <w:szCs w:val="20"/>
          <w:lang w:eastAsia="tr-TR"/>
        </w:rPr>
        <w:t>*</w:t>
      </w:r>
      <w:r w:rsidRPr="00B30B96">
        <w:rPr>
          <w:rFonts w:ascii="Arial" w:hAnsi="Arial" w:cs="Arial"/>
          <w:color w:val="000000"/>
          <w:sz w:val="20"/>
          <w:szCs w:val="20"/>
          <w:lang w:eastAsia="tr-TR"/>
        </w:rPr>
        <w:t xml:space="preserve"> Temel besin maddelerimizden olup birinci dereceden enerji verici olarak kullanılan besin içeriği grubudur.</w:t>
      </w:r>
      <w:r w:rsidRPr="00B30B96">
        <w:rPr>
          <w:rFonts w:ascii="Arial" w:hAnsi="Arial" w:cs="Arial"/>
          <w:color w:val="000000"/>
          <w:sz w:val="20"/>
          <w:szCs w:val="20"/>
          <w:lang w:eastAsia="tr-TR"/>
        </w:rPr>
        <w:br/>
      </w:r>
      <w:r w:rsidRPr="00B30B96">
        <w:rPr>
          <w:rFonts w:ascii="Arial" w:hAnsi="Arial" w:cs="Arial"/>
          <w:b/>
          <w:color w:val="000000"/>
          <w:sz w:val="20"/>
          <w:szCs w:val="20"/>
          <w:lang w:eastAsia="tr-TR"/>
        </w:rPr>
        <w:t xml:space="preserve">* </w:t>
      </w:r>
      <w:r w:rsidRPr="00B30B96">
        <w:rPr>
          <w:rFonts w:ascii="Arial" w:hAnsi="Arial" w:cs="Arial"/>
          <w:color w:val="000000"/>
          <w:sz w:val="20"/>
          <w:szCs w:val="20"/>
          <w:lang w:eastAsia="tr-TR"/>
        </w:rPr>
        <w:t>Vücudumuz için gerekli olan enerji, besinlerde öncelikle bu gruptan sağlanır.</w:t>
      </w:r>
      <w:r w:rsidRPr="00B30B96">
        <w:rPr>
          <w:rFonts w:ascii="Arial" w:hAnsi="Arial" w:cs="Arial"/>
          <w:color w:val="000000"/>
          <w:sz w:val="20"/>
          <w:szCs w:val="20"/>
          <w:lang w:eastAsia="tr-TR"/>
        </w:rPr>
        <w:br/>
      </w:r>
      <w:r w:rsidRPr="00B30B96">
        <w:rPr>
          <w:rFonts w:ascii="Arial" w:hAnsi="Arial" w:cs="Arial"/>
          <w:b/>
          <w:color w:val="000000"/>
          <w:sz w:val="20"/>
          <w:szCs w:val="20"/>
          <w:lang w:eastAsia="tr-TR"/>
        </w:rPr>
        <w:t xml:space="preserve">* </w:t>
      </w:r>
      <w:r w:rsidRPr="00B30B96">
        <w:rPr>
          <w:rFonts w:ascii="Arial" w:hAnsi="Arial" w:cs="Arial"/>
          <w:color w:val="000000"/>
          <w:sz w:val="20"/>
          <w:szCs w:val="20"/>
          <w:lang w:eastAsia="tr-TR"/>
        </w:rPr>
        <w:t>Pirinç, bulgur, arpa, yulaf ve mısırda bol miktarda bulunur</w:t>
      </w:r>
      <w:r w:rsidRPr="00B30B96">
        <w:rPr>
          <w:rFonts w:ascii="Arial" w:hAnsi="Arial" w:cs="Arial"/>
          <w:b/>
          <w:color w:val="000000"/>
          <w:sz w:val="20"/>
          <w:szCs w:val="20"/>
          <w:lang w:eastAsia="tr-TR"/>
        </w:rPr>
        <w:t>.</w:t>
      </w:r>
    </w:p>
    <w:p w:rsidR="00425D8E" w:rsidRDefault="00425D8E" w:rsidP="00B30B96">
      <w:pPr>
        <w:rPr>
          <w:rFonts w:ascii="Times New Roman" w:hAnsi="Times New Roman"/>
          <w:b/>
          <w:bCs/>
          <w:color w:val="000000"/>
          <w:lang w:eastAsia="tr-TR"/>
        </w:rPr>
      </w:pPr>
      <w:r w:rsidRPr="00B30B96">
        <w:rPr>
          <w:rFonts w:ascii="Times New Roman" w:hAnsi="Times New Roman"/>
          <w:b/>
          <w:bCs/>
          <w:color w:val="000000"/>
          <w:lang w:eastAsia="tr-TR"/>
        </w:rPr>
        <w:t>9-)Yukarıda özellikleri verilen besin içeriği hangi seçenekte doğru verilmiştir?</w:t>
      </w:r>
    </w:p>
    <w:p w:rsidR="00425D8E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a)karbonhidrat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b)yağ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c)mineral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>d)protein</w:t>
      </w:r>
    </w:p>
    <w:p w:rsidR="00425D8E" w:rsidRDefault="00425D8E" w:rsidP="00B30B96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 w:rsidRPr="00B30B96">
        <w:rPr>
          <w:rFonts w:ascii="Times New Roman" w:hAnsi="Times New Roman"/>
          <w:b/>
          <w:color w:val="000000"/>
          <w:lang w:eastAsia="tr-TR"/>
        </w:rPr>
        <w:t>10-)</w:t>
      </w:r>
      <w:r>
        <w:rPr>
          <w:rFonts w:ascii="Times New Roman" w:hAnsi="Times New Roman"/>
          <w:b/>
          <w:color w:val="000000"/>
          <w:lang w:eastAsia="tr-TR"/>
        </w:rPr>
        <w:t xml:space="preserve"> </w:t>
      </w:r>
      <w:r w:rsidRPr="00B30B96">
        <w:rPr>
          <w:rFonts w:ascii="Times New Roman" w:hAnsi="Times New Roman"/>
          <w:color w:val="000000"/>
          <w:lang w:eastAsia="tr-TR"/>
        </w:rPr>
        <w:t>Karbonhidratlar gibi enerji veren besin içeriği grubundadır.</w:t>
      </w:r>
      <w:r w:rsidRPr="00B30B96">
        <w:rPr>
          <w:rFonts w:ascii="Times New Roman" w:hAnsi="Times New Roman"/>
          <w:b/>
          <w:bCs/>
          <w:color w:val="000000"/>
          <w:lang w:eastAsia="tr-TR"/>
        </w:rPr>
        <w:t> Karbonhidratlardan sağlanan enerji vücudumuzu için yetersiz kaldığında gerekli olan enerji hangisinden sağlanır?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061"/>
        <w:gridCol w:w="2878"/>
      </w:tblGrid>
      <w:tr w:rsidR="00425D8E" w:rsidRPr="00180C5E" w:rsidTr="00F61D7B">
        <w:trPr>
          <w:tblCellSpacing w:w="0" w:type="dxa"/>
        </w:trPr>
        <w:tc>
          <w:tcPr>
            <w:tcW w:w="240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A)  Sudan</w:t>
            </w:r>
          </w:p>
        </w:tc>
        <w:tc>
          <w:tcPr>
            <w:tcW w:w="240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B)  Proteinlerden</w:t>
            </w:r>
          </w:p>
        </w:tc>
      </w:tr>
      <w:tr w:rsidR="00425D8E" w:rsidRPr="00180C5E" w:rsidTr="00F61D7B">
        <w:trPr>
          <w:tblCellSpacing w:w="0" w:type="dxa"/>
        </w:trPr>
        <w:tc>
          <w:tcPr>
            <w:tcW w:w="240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C)  Yağlardan</w:t>
            </w:r>
          </w:p>
        </w:tc>
        <w:tc>
          <w:tcPr>
            <w:tcW w:w="240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D)  Minerallerden </w:t>
            </w:r>
          </w:p>
        </w:tc>
      </w:tr>
    </w:tbl>
    <w:p w:rsidR="00425D8E" w:rsidRPr="00B30B96" w:rsidRDefault="00425D8E" w:rsidP="00B30B96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11-)</w:t>
      </w:r>
    </w:p>
    <w:p w:rsidR="00425D8E" w:rsidRDefault="00425D8E" w:rsidP="00B30B96">
      <w:pPr>
        <w:spacing w:after="24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tr-TR"/>
        </w:rPr>
      </w:pPr>
      <w:r w:rsidRPr="00180C5E">
        <w:rPr>
          <w:rFonts w:ascii="Arial" w:hAnsi="Arial" w:cs="Arial"/>
          <w:b/>
          <w:noProof/>
          <w:color w:val="000000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5" o:spid="_x0000_i1025" type="#_x0000_t75" alt="http://www.okulistik.com/srv/qimage/zoom-120/q259361-b0.png" style="width:240.75pt;height:146.25pt;visibility:visible">
            <v:imagedata r:id="rId5" o:title=""/>
          </v:shape>
        </w:pict>
      </w:r>
      <w:r w:rsidRPr="00180C5E">
        <w:rPr>
          <w:rFonts w:ascii="Arial" w:hAnsi="Arial" w:cs="Arial"/>
          <w:b/>
          <w:noProof/>
          <w:color w:val="000000"/>
          <w:sz w:val="18"/>
          <w:szCs w:val="18"/>
          <w:lang w:eastAsia="tr-TR"/>
        </w:rPr>
        <w:pict>
          <v:shape id="Resim 147" o:spid="_x0000_i1026" type="#_x0000_t75" alt="http://www.okulistik.com/srv/qimage/zoom-120/q259361-c2.png" style="width:82.5pt;height:85.5pt;visibility:visible">
            <v:imagedata r:id="rId6" o:title=""/>
          </v:shape>
        </w:pict>
      </w:r>
      <w:r w:rsidRPr="00B30B96"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 xml:space="preserve">                     </w:t>
      </w:r>
      <w:r w:rsidRPr="00180C5E">
        <w:rPr>
          <w:rFonts w:ascii="Arial" w:hAnsi="Arial" w:cs="Arial"/>
          <w:b/>
          <w:noProof/>
          <w:color w:val="000000"/>
          <w:sz w:val="18"/>
          <w:szCs w:val="18"/>
          <w:lang w:eastAsia="tr-TR"/>
        </w:rPr>
        <w:pict>
          <v:shape id="Resim 138" o:spid="_x0000_i1027" type="#_x0000_t75" alt="http://www.okulistik.com/srv/qimage/zoom-120/q259361-c2.png" style="width:76.5pt;height:79.5pt;visibility:visible">
            <v:imagedata r:id="rId6" o:title=""/>
          </v:shape>
        </w:pict>
      </w:r>
      <w:r w:rsidRPr="00B30B96"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 xml:space="preserve">    </w:t>
      </w:r>
      <w:r w:rsidRPr="00180C5E">
        <w:rPr>
          <w:rFonts w:ascii="Arial" w:hAnsi="Arial" w:cs="Arial"/>
          <w:b/>
          <w:noProof/>
          <w:color w:val="000000"/>
          <w:sz w:val="18"/>
          <w:szCs w:val="18"/>
          <w:lang w:eastAsia="tr-TR"/>
        </w:rPr>
        <w:pict>
          <v:shape id="Resim 141" o:spid="_x0000_i1028" type="#_x0000_t75" alt="http://www.okulistik.com/srv/qimage/zoom-120/q259361-c1.png" style="width:69pt;height:75.75pt;visibility:visible">
            <v:imagedata r:id="rId7" o:title=""/>
          </v:shape>
        </w:pict>
      </w:r>
      <w:r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 xml:space="preserve">                           </w:t>
      </w:r>
      <w:r w:rsidRPr="00180C5E">
        <w:rPr>
          <w:rFonts w:ascii="Arial" w:hAnsi="Arial" w:cs="Arial"/>
          <w:b/>
          <w:noProof/>
          <w:color w:val="000000"/>
          <w:sz w:val="18"/>
          <w:szCs w:val="18"/>
          <w:lang w:eastAsia="tr-TR"/>
        </w:rPr>
        <w:pict>
          <v:shape id="Resim 150" o:spid="_x0000_i1029" type="#_x0000_t75" alt="http://www.okulistik.com/srv/qimage/zoom-120/q259361-c3.png" style="width:76.5pt;height:81pt;visibility:visible">
            <v:imagedata r:id="rId8" o:title=""/>
          </v:shape>
        </w:pict>
      </w:r>
    </w:p>
    <w:p w:rsidR="00425D8E" w:rsidRPr="0022694D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12-)</w:t>
      </w:r>
      <w:r w:rsidRPr="0022694D">
        <w:rPr>
          <w:rFonts w:ascii="Times New Roman" w:hAnsi="Times New Roman"/>
          <w:b/>
          <w:bCs/>
          <w:color w:val="000000"/>
          <w:lang w:eastAsia="tr-TR"/>
        </w:rPr>
        <w:t>Yürümek, koşmak, düşünmek, duymak, görmek vb. faaliyetlerimizi gerçekleştirebilmek için gereken enerjiyi öncelikle hangi besin içeriğinden alırız?</w:t>
      </w:r>
    </w:p>
    <w:tbl>
      <w:tblPr>
        <w:tblW w:w="11266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30"/>
        <w:gridCol w:w="3330"/>
        <w:gridCol w:w="2564"/>
        <w:gridCol w:w="5205"/>
      </w:tblGrid>
      <w:tr w:rsidR="00425D8E" w:rsidRPr="00180C5E" w:rsidTr="0022694D">
        <w:trPr>
          <w:gridAfter w:val="1"/>
          <w:wAfter w:w="5205" w:type="dxa"/>
          <w:trHeight w:val="2"/>
          <w:tblCellSpacing w:w="0" w:type="dxa"/>
        </w:trPr>
        <w:tc>
          <w:tcPr>
            <w:tcW w:w="3360" w:type="dxa"/>
            <w:gridSpan w:val="2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A) 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Karbonhidratlardan</w:t>
            </w:r>
          </w:p>
        </w:tc>
        <w:tc>
          <w:tcPr>
            <w:tcW w:w="2564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B)  Proteinlerden</w:t>
            </w:r>
          </w:p>
        </w:tc>
      </w:tr>
      <w:tr w:rsidR="00425D8E" w:rsidRPr="00180C5E" w:rsidTr="0022694D">
        <w:trPr>
          <w:gridAfter w:val="1"/>
          <w:wAfter w:w="5205" w:type="dxa"/>
          <w:trHeight w:val="2"/>
          <w:tblCellSpacing w:w="0" w:type="dxa"/>
        </w:trPr>
        <w:tc>
          <w:tcPr>
            <w:tcW w:w="3360" w:type="dxa"/>
            <w:gridSpan w:val="2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C)  Yağlardan</w:t>
            </w:r>
          </w:p>
        </w:tc>
        <w:tc>
          <w:tcPr>
            <w:tcW w:w="2564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D)  Minerallerden </w:t>
            </w:r>
          </w:p>
        </w:tc>
      </w:tr>
      <w:tr w:rsidR="00425D8E" w:rsidRPr="00180C5E" w:rsidTr="0022694D">
        <w:trPr>
          <w:gridAfter w:val="1"/>
          <w:wAfter w:w="5205" w:type="dxa"/>
          <w:trHeight w:val="8"/>
          <w:tblCellSpacing w:w="0" w:type="dxa"/>
        </w:trPr>
        <w:tc>
          <w:tcPr>
            <w:tcW w:w="3360" w:type="dxa"/>
            <w:gridSpan w:val="2"/>
          </w:tcPr>
          <w:p w:rsidR="00425D8E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25D8E" w:rsidRDefault="00425D8E" w:rsidP="00F61D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13-)</w:t>
            </w:r>
            <w:r w:rsidRPr="0022694D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Mineraller ile ilgili olarak hangi seçenekteki ifade </w:t>
            </w:r>
            <w:r w:rsidRPr="0022694D">
              <w:rPr>
                <w:rFonts w:ascii="Times New Roman" w:hAnsi="Times New Roman"/>
                <w:b/>
                <w:bCs/>
                <w:color w:val="FF0000"/>
                <w:lang w:eastAsia="tr-TR"/>
              </w:rPr>
              <w:t>yanlıştır</w:t>
            </w:r>
            <w:r w:rsidRPr="0022694D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?</w:t>
            </w:r>
          </w:p>
          <w:p w:rsidR="00425D8E" w:rsidRPr="0022694D" w:rsidRDefault="00425D8E" w:rsidP="00F61D7B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564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425D8E" w:rsidRPr="00180C5E" w:rsidTr="0022694D">
        <w:trPr>
          <w:gridBefore w:val="1"/>
          <w:wBefore w:w="30" w:type="dxa"/>
          <w:tblCellSpacing w:w="0" w:type="dxa"/>
        </w:trPr>
        <w:tc>
          <w:tcPr>
            <w:tcW w:w="11099" w:type="dxa"/>
            <w:gridSpan w:val="3"/>
          </w:tcPr>
          <w:p w:rsidR="00425D8E" w:rsidRPr="0022694D" w:rsidRDefault="00425D8E" w:rsidP="00226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A)</w:t>
            </w:r>
            <w:r w:rsidRPr="0022694D">
              <w:rPr>
                <w:rFonts w:ascii="Times New Roman" w:hAnsi="Times New Roman"/>
                <w:sz w:val="24"/>
                <w:szCs w:val="24"/>
                <w:lang w:eastAsia="tr-TR"/>
              </w:rPr>
              <w:t>Vücudumuzda yaşamsal olayları düzenleyen</w:t>
            </w:r>
          </w:p>
          <w:p w:rsidR="00425D8E" w:rsidRPr="0022694D" w:rsidRDefault="00425D8E" w:rsidP="00226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2694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besin grubudur.</w:t>
            </w:r>
          </w:p>
        </w:tc>
      </w:tr>
      <w:tr w:rsidR="00425D8E" w:rsidRPr="00180C5E" w:rsidTr="0022694D">
        <w:trPr>
          <w:gridBefore w:val="1"/>
          <w:wBefore w:w="30" w:type="dxa"/>
          <w:tblCellSpacing w:w="0" w:type="dxa"/>
        </w:trPr>
        <w:tc>
          <w:tcPr>
            <w:tcW w:w="11099" w:type="dxa"/>
            <w:gridSpan w:val="3"/>
          </w:tcPr>
          <w:p w:rsidR="00425D8E" w:rsidRPr="0022694D" w:rsidRDefault="00425D8E" w:rsidP="00226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B)</w:t>
            </w:r>
            <w:r w:rsidRPr="0022694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Kalsiyum, potasyum ve demir örnek olarak </w:t>
            </w:r>
          </w:p>
          <w:p w:rsidR="00425D8E" w:rsidRPr="0022694D" w:rsidRDefault="00425D8E" w:rsidP="00226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2694D">
              <w:rPr>
                <w:rFonts w:ascii="Times New Roman" w:hAnsi="Times New Roman"/>
                <w:sz w:val="24"/>
                <w:szCs w:val="24"/>
                <w:lang w:eastAsia="tr-TR"/>
              </w:rPr>
              <w:t>verilebilir.</w:t>
            </w:r>
          </w:p>
        </w:tc>
      </w:tr>
      <w:tr w:rsidR="00425D8E" w:rsidRPr="00180C5E" w:rsidTr="0022694D">
        <w:trPr>
          <w:gridBefore w:val="1"/>
          <w:wBefore w:w="30" w:type="dxa"/>
          <w:tblCellSpacing w:w="0" w:type="dxa"/>
        </w:trPr>
        <w:tc>
          <w:tcPr>
            <w:tcW w:w="11099" w:type="dxa"/>
            <w:gridSpan w:val="3"/>
          </w:tcPr>
          <w:p w:rsidR="00425D8E" w:rsidRPr="0022694D" w:rsidRDefault="00425D8E" w:rsidP="00226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C)</w:t>
            </w:r>
            <w:r w:rsidRPr="0022694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Kemiklerin yapısında bol miktarda bulunur ve </w:t>
            </w:r>
          </w:p>
          <w:p w:rsidR="00425D8E" w:rsidRPr="0022694D" w:rsidRDefault="00425D8E" w:rsidP="00226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2694D">
              <w:rPr>
                <w:rFonts w:ascii="Times New Roman" w:hAnsi="Times New Roman"/>
                <w:sz w:val="24"/>
                <w:szCs w:val="24"/>
                <w:lang w:eastAsia="tr-TR"/>
              </w:rPr>
              <w:t>büyümeyi sağlar.</w:t>
            </w:r>
          </w:p>
        </w:tc>
      </w:tr>
      <w:tr w:rsidR="00425D8E" w:rsidRPr="00180C5E" w:rsidTr="0022694D">
        <w:trPr>
          <w:gridBefore w:val="1"/>
          <w:wBefore w:w="30" w:type="dxa"/>
          <w:tblCellSpacing w:w="0" w:type="dxa"/>
        </w:trPr>
        <w:tc>
          <w:tcPr>
            <w:tcW w:w="11099" w:type="dxa"/>
            <w:gridSpan w:val="3"/>
          </w:tcPr>
          <w:p w:rsidR="00425D8E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D)</w:t>
            </w:r>
            <w:r w:rsidRPr="00216407">
              <w:rPr>
                <w:rFonts w:ascii="Times New Roman" w:hAnsi="Times New Roman"/>
                <w:sz w:val="24"/>
                <w:szCs w:val="24"/>
                <w:lang w:eastAsia="tr-TR"/>
              </w:rPr>
              <w:t>Sadece hayvansal gıdalarda bulunur.</w:t>
            </w:r>
          </w:p>
          <w:p w:rsidR="00425D8E" w:rsidRPr="00216407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425D8E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 w:rsidRPr="0022694D">
        <w:rPr>
          <w:rFonts w:ascii="Times New Roman" w:hAnsi="Times New Roman"/>
          <w:color w:val="000000"/>
          <w:lang w:eastAsia="tr-TR"/>
        </w:rPr>
        <w:t>Bir öğrenci ortadan ikiye böldüğü patatesin üzerine birkaç damla iyot çözeltisi damlattığında rengini mavi-mora döndüğünü görüyor. …………………………… içeren besin maddelerimize iyot çözeltisi damlatıldığında renkleri mavi-mora dönüşür.</w:t>
      </w:r>
      <w:r w:rsidRPr="0022694D">
        <w:rPr>
          <w:rFonts w:ascii="Times New Roman" w:hAnsi="Times New Roman"/>
          <w:color w:val="000000"/>
          <w:lang w:eastAsia="tr-TR"/>
        </w:rPr>
        <w:br/>
      </w:r>
      <w:r>
        <w:rPr>
          <w:rFonts w:ascii="Times New Roman" w:hAnsi="Times New Roman"/>
          <w:b/>
          <w:bCs/>
          <w:color w:val="000000"/>
          <w:lang w:eastAsia="tr-TR"/>
        </w:rPr>
        <w:t>14-)</w:t>
      </w:r>
      <w:r w:rsidRPr="0022694D">
        <w:rPr>
          <w:rFonts w:ascii="Times New Roman" w:hAnsi="Times New Roman"/>
          <w:b/>
          <w:bCs/>
          <w:color w:val="000000"/>
          <w:lang w:eastAsia="tr-TR"/>
        </w:rPr>
        <w:t>Yukarıdaki anlatımda noktalı yere verilenlerden hangisi gelmelidir?</w:t>
      </w:r>
    </w:p>
    <w:p w:rsidR="00425D8E" w:rsidRDefault="00425D8E" w:rsidP="0022694D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a)karbonhidrat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b)yağ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c)mineral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>d)protein</w:t>
      </w:r>
    </w:p>
    <w:p w:rsidR="00425D8E" w:rsidRDefault="00425D8E" w:rsidP="0022694D">
      <w:pPr>
        <w:spacing w:after="240" w:line="240" w:lineRule="auto"/>
        <w:rPr>
          <w:rFonts w:ascii="Arial" w:hAnsi="Arial" w:cs="Arial"/>
          <w:color w:val="000000"/>
          <w:lang w:eastAsia="tr-TR"/>
        </w:rPr>
      </w:pPr>
      <w:r w:rsidRPr="0022694D">
        <w:rPr>
          <w:rFonts w:ascii="Arial" w:hAnsi="Arial" w:cs="Arial"/>
          <w:color w:val="000000"/>
          <w:lang w:eastAsia="tr-TR"/>
        </w:rPr>
        <w:t>Yusuf, ceviz içini ezerek beyaz kâğıdın üzerine koyuyor. Daha sonra ceviz parçalarını kâğıda sürtüyor ve kağıdın şeffaflaştığını görüyor.</w:t>
      </w:r>
    </w:p>
    <w:p w:rsidR="00425D8E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15-)</w:t>
      </w:r>
      <w:r w:rsidRPr="0022694D">
        <w:rPr>
          <w:rFonts w:ascii="Times New Roman" w:hAnsi="Times New Roman"/>
          <w:b/>
          <w:bCs/>
          <w:color w:val="000000"/>
          <w:lang w:eastAsia="tr-TR"/>
        </w:rPr>
        <w:t>Yusuf bize cevizin içinde aşağıda verilenlerden hangisinin bulunduğunu anlatmak istiyor?</w:t>
      </w:r>
    </w:p>
    <w:p w:rsidR="00425D8E" w:rsidRPr="004E38BB" w:rsidRDefault="00425D8E" w:rsidP="0022694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4E38BB">
        <w:rPr>
          <w:rFonts w:ascii="Times New Roman" w:hAnsi="Times New Roman"/>
          <w:sz w:val="24"/>
          <w:szCs w:val="24"/>
          <w:lang w:eastAsia="tr-TR"/>
        </w:rPr>
        <w:t>A)  Protein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</w:t>
      </w:r>
      <w:r w:rsidRPr="004E38BB">
        <w:rPr>
          <w:rFonts w:ascii="Times New Roman" w:hAnsi="Times New Roman"/>
          <w:sz w:val="24"/>
          <w:szCs w:val="24"/>
          <w:lang w:eastAsia="tr-TR"/>
        </w:rPr>
        <w:t>B)  Karbonhidrat</w:t>
      </w:r>
    </w:p>
    <w:p w:rsidR="00425D8E" w:rsidRDefault="00425D8E" w:rsidP="0022694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4E38BB">
        <w:rPr>
          <w:rFonts w:ascii="Times New Roman" w:hAnsi="Times New Roman"/>
          <w:sz w:val="24"/>
          <w:szCs w:val="24"/>
          <w:lang w:eastAsia="tr-TR"/>
        </w:rPr>
        <w:t>C)  Vitamin 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</w:t>
      </w:r>
      <w:r w:rsidRPr="004E38BB">
        <w:rPr>
          <w:rFonts w:ascii="Times New Roman" w:hAnsi="Times New Roman"/>
          <w:sz w:val="24"/>
          <w:szCs w:val="24"/>
          <w:lang w:eastAsia="tr-TR"/>
        </w:rPr>
        <w:t>D)  Yağ</w:t>
      </w:r>
    </w:p>
    <w:p w:rsidR="00425D8E" w:rsidRDefault="00425D8E" w:rsidP="00BF0127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16-)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Aşağıdakilerden hangisi vücudumuzda düzenleyici olarak görev </w:t>
      </w:r>
      <w:r w:rsidRPr="00BF0127">
        <w:rPr>
          <w:rFonts w:ascii="Times New Roman" w:hAnsi="Times New Roman"/>
          <w:b/>
          <w:bCs/>
          <w:color w:val="FF0000"/>
          <w:lang w:eastAsia="tr-TR"/>
        </w:rPr>
        <w:t>yapmaz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?</w:t>
      </w:r>
    </w:p>
    <w:p w:rsidR="00425D8E" w:rsidRPr="004E38BB" w:rsidRDefault="00425D8E" w:rsidP="00BF012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4E38BB">
        <w:rPr>
          <w:rFonts w:ascii="Times New Roman" w:hAnsi="Times New Roman"/>
          <w:sz w:val="24"/>
          <w:szCs w:val="24"/>
          <w:lang w:eastAsia="tr-TR"/>
        </w:rPr>
        <w:t>A)  Protein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</w:t>
      </w:r>
      <w:r w:rsidRPr="004E38BB">
        <w:rPr>
          <w:rFonts w:ascii="Times New Roman" w:hAnsi="Times New Roman"/>
          <w:sz w:val="24"/>
          <w:szCs w:val="24"/>
          <w:lang w:eastAsia="tr-TR"/>
        </w:rPr>
        <w:t>B)  Karbonhidrat</w:t>
      </w:r>
    </w:p>
    <w:p w:rsidR="00425D8E" w:rsidRPr="0022694D" w:rsidRDefault="00425D8E" w:rsidP="0022694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4E38BB">
        <w:rPr>
          <w:rFonts w:ascii="Times New Roman" w:hAnsi="Times New Roman"/>
          <w:sz w:val="24"/>
          <w:szCs w:val="24"/>
          <w:lang w:eastAsia="tr-TR"/>
        </w:rPr>
        <w:t>C)  Vitamin 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</w:t>
      </w:r>
      <w:r w:rsidRPr="004E38BB">
        <w:rPr>
          <w:rFonts w:ascii="Times New Roman" w:hAnsi="Times New Roman"/>
          <w:sz w:val="24"/>
          <w:szCs w:val="24"/>
          <w:lang w:eastAsia="tr-TR"/>
        </w:rPr>
        <w:t>D)  Yağ</w:t>
      </w:r>
    </w:p>
    <w:p w:rsidR="00425D8E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 w:rsidRPr="00BF0127">
        <w:rPr>
          <w:rFonts w:ascii="Berlin Sans FB" w:hAnsi="Berlin Sans FB" w:cs="Arial"/>
          <w:bCs/>
          <w:color w:val="000000"/>
          <w:lang w:eastAsia="tr-TR"/>
        </w:rPr>
        <w:t>Karbonhidrat bakımından zengin besin maddelerine lügol çözeltisi damaltılırsa rengi mavi-mor renge dönü</w:t>
      </w:r>
      <w:r w:rsidRPr="00BF0127">
        <w:rPr>
          <w:rFonts w:ascii="Arial" w:hAnsi="Arial" w:cs="Arial"/>
          <w:bCs/>
          <w:color w:val="000000"/>
          <w:lang w:eastAsia="tr-TR"/>
        </w:rPr>
        <w:t>ş</w:t>
      </w:r>
      <w:r w:rsidRPr="00BF0127">
        <w:rPr>
          <w:rFonts w:ascii="Berlin Sans FB" w:hAnsi="Berlin Sans FB" w:cs="Arial"/>
          <w:bCs/>
          <w:color w:val="000000"/>
          <w:lang w:eastAsia="tr-TR"/>
        </w:rPr>
        <w:t>ür.</w:t>
      </w:r>
      <w:r w:rsidRPr="004E38BB">
        <w:rPr>
          <w:rFonts w:ascii="Arial" w:hAnsi="Arial" w:cs="Arial"/>
          <w:color w:val="000000"/>
          <w:sz w:val="18"/>
          <w:szCs w:val="18"/>
          <w:lang w:eastAsia="tr-TR"/>
        </w:rPr>
        <w:br/>
      </w:r>
      <w:r>
        <w:rPr>
          <w:rFonts w:ascii="Times New Roman" w:hAnsi="Times New Roman"/>
          <w:b/>
          <w:bCs/>
          <w:color w:val="000000"/>
          <w:lang w:eastAsia="tr-TR"/>
        </w:rPr>
        <w:t>16-)</w:t>
      </w:r>
      <w:r w:rsidRPr="0022694D">
        <w:rPr>
          <w:rFonts w:ascii="Times New Roman" w:hAnsi="Times New Roman"/>
          <w:b/>
          <w:bCs/>
          <w:color w:val="000000"/>
          <w:lang w:eastAsia="tr-TR"/>
        </w:rPr>
        <w:t>Aşağıdaki besin maddelerinden hangisine lügol çözeltisi damlatılırsa besin maddesi mavi-mor renge dönüşür?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188"/>
        <w:gridCol w:w="2751"/>
      </w:tblGrid>
      <w:tr w:rsidR="00425D8E" w:rsidRPr="00180C5E" w:rsidTr="00BF0127">
        <w:trPr>
          <w:tblCellSpacing w:w="0" w:type="dxa"/>
        </w:trPr>
        <w:tc>
          <w:tcPr>
            <w:tcW w:w="2188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A)  Kesme Şeker </w:t>
            </w:r>
          </w:p>
        </w:tc>
        <w:tc>
          <w:tcPr>
            <w:tcW w:w="2751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B)  Yumurta</w:t>
            </w:r>
          </w:p>
        </w:tc>
      </w:tr>
      <w:tr w:rsidR="00425D8E" w:rsidRPr="00180C5E" w:rsidTr="00BF0127">
        <w:trPr>
          <w:tblCellSpacing w:w="0" w:type="dxa"/>
        </w:trPr>
        <w:tc>
          <w:tcPr>
            <w:tcW w:w="2188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C)  Peynir</w:t>
            </w:r>
          </w:p>
        </w:tc>
        <w:tc>
          <w:tcPr>
            <w:tcW w:w="2751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E38BB">
              <w:rPr>
                <w:rFonts w:ascii="Times New Roman" w:hAnsi="Times New Roman"/>
                <w:sz w:val="24"/>
                <w:szCs w:val="24"/>
                <w:lang w:eastAsia="tr-TR"/>
              </w:rPr>
              <w:t>D)  Fındık</w:t>
            </w:r>
          </w:p>
        </w:tc>
      </w:tr>
    </w:tbl>
    <w:p w:rsidR="00425D8E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17-)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Aşağıdaki besinlerden hangisi hayvansal kaynaklı besinlere örnektir?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891"/>
        <w:gridCol w:w="3048"/>
      </w:tblGrid>
      <w:tr w:rsidR="00425D8E" w:rsidRPr="00180C5E" w:rsidTr="00BF0127">
        <w:trPr>
          <w:tblCellSpacing w:w="0" w:type="dxa"/>
        </w:trPr>
        <w:tc>
          <w:tcPr>
            <w:tcW w:w="1891" w:type="dxa"/>
          </w:tcPr>
          <w:p w:rsidR="00425D8E" w:rsidRPr="00216407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16407">
              <w:rPr>
                <w:rFonts w:ascii="Times New Roman" w:hAnsi="Times New Roman"/>
                <w:sz w:val="24"/>
                <w:szCs w:val="24"/>
                <w:lang w:eastAsia="tr-TR"/>
              </w:rPr>
              <w:t>A)  Elma</w:t>
            </w:r>
          </w:p>
        </w:tc>
        <w:tc>
          <w:tcPr>
            <w:tcW w:w="3048" w:type="dxa"/>
          </w:tcPr>
          <w:p w:rsidR="00425D8E" w:rsidRPr="00216407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16407">
              <w:rPr>
                <w:rFonts w:ascii="Times New Roman" w:hAnsi="Times New Roman"/>
                <w:sz w:val="24"/>
                <w:szCs w:val="24"/>
                <w:lang w:eastAsia="tr-TR"/>
              </w:rPr>
              <w:t>B)  Marul</w:t>
            </w:r>
          </w:p>
        </w:tc>
      </w:tr>
      <w:tr w:rsidR="00425D8E" w:rsidRPr="00180C5E" w:rsidTr="00BF0127">
        <w:trPr>
          <w:tblCellSpacing w:w="0" w:type="dxa"/>
        </w:trPr>
        <w:tc>
          <w:tcPr>
            <w:tcW w:w="1891" w:type="dxa"/>
          </w:tcPr>
          <w:p w:rsidR="00425D8E" w:rsidRPr="00216407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16407">
              <w:rPr>
                <w:rFonts w:ascii="Times New Roman" w:hAnsi="Times New Roman"/>
                <w:sz w:val="24"/>
                <w:szCs w:val="24"/>
                <w:lang w:eastAsia="tr-TR"/>
              </w:rPr>
              <w:t>C)  Süt</w:t>
            </w:r>
          </w:p>
        </w:tc>
        <w:tc>
          <w:tcPr>
            <w:tcW w:w="3048" w:type="dxa"/>
          </w:tcPr>
          <w:p w:rsidR="00425D8E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16407">
              <w:rPr>
                <w:rFonts w:ascii="Times New Roman" w:hAnsi="Times New Roman"/>
                <w:sz w:val="24"/>
                <w:szCs w:val="24"/>
                <w:lang w:eastAsia="tr-TR"/>
              </w:rPr>
              <w:t>D)  Domates</w:t>
            </w:r>
          </w:p>
          <w:p w:rsidR="00425D8E" w:rsidRPr="00216407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425D8E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18-)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Nitrik asit damlatıldığında rengi sarı olan besinlerler hangi besin içeriği bakımından zengindir?</w:t>
      </w:r>
    </w:p>
    <w:tbl>
      <w:tblPr>
        <w:tblW w:w="432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539"/>
        <w:gridCol w:w="2737"/>
      </w:tblGrid>
      <w:tr w:rsidR="00425D8E" w:rsidRPr="00180C5E" w:rsidTr="00BF0127">
        <w:trPr>
          <w:trHeight w:val="150"/>
          <w:tblCellSpacing w:w="0" w:type="dxa"/>
        </w:trPr>
        <w:tc>
          <w:tcPr>
            <w:tcW w:w="1539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737" w:type="dxa"/>
          </w:tcPr>
          <w:p w:rsidR="00425D8E" w:rsidRPr="004E38BB" w:rsidRDefault="00425D8E" w:rsidP="00F61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425D8E" w:rsidRDefault="00425D8E" w:rsidP="0022694D">
      <w:pPr>
        <w:spacing w:after="240" w:line="240" w:lineRule="auto"/>
        <w:rPr>
          <w:rFonts w:ascii="Times New Roman" w:hAnsi="Times New Roman"/>
          <w:bCs/>
          <w:color w:val="000000"/>
          <w:lang w:eastAsia="tr-TR"/>
        </w:rPr>
      </w:pPr>
      <w:r w:rsidRPr="00BF0127">
        <w:rPr>
          <w:rFonts w:ascii="Times New Roman" w:hAnsi="Times New Roman"/>
          <w:bCs/>
          <w:color w:val="000000"/>
          <w:lang w:eastAsia="tr-TR"/>
        </w:rPr>
        <w:t>a)yağ</w:t>
      </w:r>
      <w:r>
        <w:rPr>
          <w:rFonts w:ascii="Times New Roman" w:hAnsi="Times New Roman"/>
          <w:bCs/>
          <w:color w:val="000000"/>
          <w:lang w:eastAsia="tr-TR"/>
        </w:rPr>
        <w:t xml:space="preserve">      </w:t>
      </w:r>
      <w:r w:rsidRPr="00BF0127">
        <w:rPr>
          <w:rFonts w:ascii="Times New Roman" w:hAnsi="Times New Roman"/>
          <w:bCs/>
          <w:color w:val="000000"/>
          <w:lang w:eastAsia="tr-TR"/>
        </w:rPr>
        <w:t xml:space="preserve"> b)su</w:t>
      </w:r>
      <w:r>
        <w:rPr>
          <w:rFonts w:ascii="Times New Roman" w:hAnsi="Times New Roman"/>
          <w:bCs/>
          <w:color w:val="000000"/>
          <w:lang w:eastAsia="tr-TR"/>
        </w:rPr>
        <w:t xml:space="preserve">     </w:t>
      </w:r>
      <w:r w:rsidRPr="00BF0127">
        <w:rPr>
          <w:rFonts w:ascii="Times New Roman" w:hAnsi="Times New Roman"/>
          <w:bCs/>
          <w:color w:val="000000"/>
          <w:lang w:eastAsia="tr-TR"/>
        </w:rPr>
        <w:t xml:space="preserve"> c)karbonhidrat </w:t>
      </w:r>
      <w:r>
        <w:rPr>
          <w:rFonts w:ascii="Times New Roman" w:hAnsi="Times New Roman"/>
          <w:bCs/>
          <w:color w:val="000000"/>
          <w:lang w:eastAsia="tr-TR"/>
        </w:rPr>
        <w:t xml:space="preserve">    </w:t>
      </w:r>
      <w:r w:rsidRPr="00BF0127">
        <w:rPr>
          <w:rFonts w:ascii="Times New Roman" w:hAnsi="Times New Roman"/>
          <w:bCs/>
          <w:color w:val="000000"/>
          <w:lang w:eastAsia="tr-TR"/>
        </w:rPr>
        <w:t>d)protein</w:t>
      </w:r>
    </w:p>
    <w:p w:rsidR="00425D8E" w:rsidRDefault="00425D8E" w:rsidP="0022694D">
      <w:pPr>
        <w:spacing w:after="240" w:line="240" w:lineRule="auto"/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19-)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Ayçiçeği, zeytin, mısır ve fındık hangi besin içeriği bakımından zengindir?</w:t>
      </w:r>
    </w:p>
    <w:p w:rsidR="00425D8E" w:rsidRDefault="00425D8E" w:rsidP="00BF0127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a)karbonhidrat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b)yağ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c)mineral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>d)protein</w:t>
      </w:r>
    </w:p>
    <w:p w:rsidR="00425D8E" w:rsidRDefault="00425D8E" w:rsidP="00BF0127">
      <w:pPr>
        <w:rPr>
          <w:rFonts w:ascii="Times New Roman" w:hAnsi="Times New Roman"/>
          <w:b/>
          <w:bCs/>
          <w:color w:val="000000"/>
          <w:lang w:eastAsia="tr-TR"/>
        </w:rPr>
      </w:pPr>
      <w:r>
        <w:rPr>
          <w:rFonts w:ascii="Times New Roman" w:hAnsi="Times New Roman"/>
          <w:b/>
          <w:bCs/>
          <w:color w:val="000000"/>
          <w:lang w:eastAsia="tr-TR"/>
        </w:rPr>
        <w:t>20-)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Lügol (İyot) çözeltisi damlatılınca rengi mavi – mora dönüşen besinler hangi besin içeriği bakımından zengindir?</w:t>
      </w:r>
    </w:p>
    <w:p w:rsidR="00425D8E" w:rsidRDefault="00425D8E" w:rsidP="00BF0127">
      <w:pPr>
        <w:rPr>
          <w:rFonts w:ascii="Times New Roman" w:hAnsi="Times New Roman"/>
          <w:bCs/>
          <w:color w:val="000000"/>
          <w:shd w:val="clear" w:color="auto" w:fill="FFFFFF"/>
        </w:rPr>
      </w:pP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a)karbonhidrat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b)yağ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c) tuz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hd w:val="clear" w:color="auto" w:fill="FFFFFF"/>
        </w:rPr>
        <w:t xml:space="preserve">  </w:t>
      </w:r>
      <w:r w:rsidRPr="00B30B96">
        <w:rPr>
          <w:rFonts w:ascii="Times New Roman" w:hAnsi="Times New Roman"/>
          <w:bCs/>
          <w:color w:val="000000"/>
          <w:shd w:val="clear" w:color="auto" w:fill="FFFFFF"/>
        </w:rPr>
        <w:t>d)protein</w:t>
      </w:r>
    </w:p>
    <w:p w:rsidR="00425D8E" w:rsidRDefault="00425D8E" w:rsidP="00BF0127">
      <w:pPr>
        <w:rPr>
          <w:rFonts w:ascii="Times New Roman" w:hAnsi="Times New Roman"/>
          <w:b/>
          <w:bCs/>
          <w:color w:val="000000"/>
          <w:lang w:eastAsia="tr-TR"/>
        </w:rPr>
      </w:pPr>
      <w:r w:rsidRPr="006018C1">
        <w:rPr>
          <w:rFonts w:ascii="Times New Roman" w:hAnsi="Times New Roman"/>
          <w:b/>
          <w:bCs/>
          <w:color w:val="000000"/>
          <w:shd w:val="clear" w:color="auto" w:fill="FFFFFF"/>
        </w:rPr>
        <w:t>21-)</w:t>
      </w:r>
      <w:r w:rsidRPr="00BF0127">
        <w:rPr>
          <w:rFonts w:ascii="Times New Roman" w:hAnsi="Times New Roman"/>
          <w:b/>
          <w:bCs/>
          <w:color w:val="000000"/>
          <w:lang w:eastAsia="tr-TR"/>
        </w:rPr>
        <w:t>Su, vitamin ve minerallerden ortak özelliği hangi seçenekte doğru verilmiştir?</w:t>
      </w:r>
    </w:p>
    <w:p w:rsidR="00425D8E" w:rsidRPr="006018C1" w:rsidRDefault="00425D8E" w:rsidP="00BF0127">
      <w:pPr>
        <w:rPr>
          <w:rFonts w:ascii="Times New Roman" w:hAnsi="Times New Roman"/>
          <w:lang w:eastAsia="tr-TR"/>
        </w:rPr>
      </w:pPr>
      <w:r w:rsidRPr="006018C1">
        <w:rPr>
          <w:rFonts w:ascii="Times New Roman" w:hAnsi="Times New Roman"/>
          <w:lang w:eastAsia="tr-TR"/>
        </w:rPr>
        <w:t>a)Vücudumuzda yapıcı ve onarıcı olarak görev yapmaları</w:t>
      </w:r>
    </w:p>
    <w:p w:rsidR="00425D8E" w:rsidRPr="006018C1" w:rsidRDefault="00425D8E" w:rsidP="00BF0127">
      <w:pPr>
        <w:rPr>
          <w:rFonts w:ascii="Times New Roman" w:hAnsi="Times New Roman"/>
          <w:lang w:eastAsia="tr-TR"/>
        </w:rPr>
      </w:pPr>
      <w:r w:rsidRPr="006018C1">
        <w:rPr>
          <w:rFonts w:ascii="Times New Roman" w:hAnsi="Times New Roman"/>
          <w:lang w:eastAsia="tr-TR"/>
        </w:rPr>
        <w:t>b) Vücudumuzda düzeleyici olarak görev yapmaları.</w:t>
      </w:r>
    </w:p>
    <w:p w:rsidR="00425D8E" w:rsidRPr="006018C1" w:rsidRDefault="00425D8E" w:rsidP="00BF0127">
      <w:pPr>
        <w:rPr>
          <w:rFonts w:ascii="Times New Roman" w:hAnsi="Times New Roman"/>
          <w:lang w:eastAsia="tr-TR"/>
        </w:rPr>
      </w:pPr>
      <w:r w:rsidRPr="006018C1">
        <w:rPr>
          <w:rFonts w:ascii="Times New Roman" w:hAnsi="Times New Roman"/>
          <w:lang w:eastAsia="tr-TR"/>
        </w:rPr>
        <w:t>c) Sadece bitkisel kaynaklı besinlerde bulunmaları.</w:t>
      </w:r>
    </w:p>
    <w:p w:rsidR="00425D8E" w:rsidRPr="006018C1" w:rsidRDefault="00425D8E" w:rsidP="00BF0127">
      <w:pPr>
        <w:rPr>
          <w:rFonts w:ascii="Times New Roman" w:hAnsi="Times New Roman"/>
          <w:lang w:eastAsia="tr-TR"/>
        </w:rPr>
      </w:pPr>
      <w:r w:rsidRPr="006018C1">
        <w:rPr>
          <w:rFonts w:ascii="Times New Roman" w:hAnsi="Times New Roman"/>
          <w:lang w:eastAsia="tr-TR"/>
        </w:rPr>
        <w:t>d) Sadece diş gelişimini sağlamaları.</w:t>
      </w:r>
    </w:p>
    <w:p w:rsidR="00425D8E" w:rsidRDefault="00425D8E" w:rsidP="006018C1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22-)</w:t>
      </w:r>
      <w:r w:rsidRPr="006018C1">
        <w:rPr>
          <w:rFonts w:ascii="Times New Roman" w:hAnsi="Times New Roman"/>
          <w:b/>
        </w:rPr>
        <w:t>Göz sağlığımız için hangi vitamini tüketmeliyiz?</w:t>
      </w:r>
    </w:p>
    <w:p w:rsidR="00425D8E" w:rsidRPr="006018C1" w:rsidRDefault="00425D8E" w:rsidP="006018C1">
      <w:pPr>
        <w:pStyle w:val="NoSpacing"/>
        <w:rPr>
          <w:rFonts w:ascii="Times New Roman" w:hAnsi="Times New Roman"/>
          <w:b/>
        </w:rPr>
      </w:pPr>
    </w:p>
    <w:p w:rsidR="00425D8E" w:rsidRDefault="00425D8E" w:rsidP="006018C1">
      <w:pPr>
        <w:pStyle w:val="NoSpacing"/>
        <w:rPr>
          <w:rFonts w:ascii="Times New Roman" w:hAnsi="Times New Roman"/>
        </w:rPr>
      </w:pPr>
      <w:r w:rsidRPr="006018C1">
        <w:rPr>
          <w:rFonts w:ascii="Times New Roman" w:hAnsi="Times New Roman"/>
        </w:rPr>
        <w:t xml:space="preserve">A) A </w:t>
      </w:r>
      <w:r>
        <w:rPr>
          <w:rFonts w:ascii="Times New Roman" w:hAnsi="Times New Roman"/>
        </w:rPr>
        <w:t xml:space="preserve">      </w:t>
      </w:r>
      <w:r w:rsidRPr="006018C1">
        <w:rPr>
          <w:rFonts w:ascii="Times New Roman" w:hAnsi="Times New Roman"/>
        </w:rPr>
        <w:t>B) B</w:t>
      </w:r>
      <w:r>
        <w:rPr>
          <w:rFonts w:ascii="Times New Roman" w:hAnsi="Times New Roman"/>
        </w:rPr>
        <w:t xml:space="preserve">         </w:t>
      </w:r>
      <w:r w:rsidRPr="006018C1">
        <w:rPr>
          <w:rFonts w:ascii="Times New Roman" w:hAnsi="Times New Roman"/>
        </w:rPr>
        <w:t>C) C</w:t>
      </w:r>
      <w:r>
        <w:rPr>
          <w:rFonts w:ascii="Times New Roman" w:hAnsi="Times New Roman"/>
        </w:rPr>
        <w:t xml:space="preserve">           </w:t>
      </w:r>
      <w:r w:rsidRPr="006018C1">
        <w:rPr>
          <w:rFonts w:ascii="Times New Roman" w:hAnsi="Times New Roman"/>
        </w:rPr>
        <w:t>D) D</w:t>
      </w:r>
    </w:p>
    <w:p w:rsidR="00425D8E" w:rsidRPr="006018C1" w:rsidRDefault="00425D8E" w:rsidP="006018C1">
      <w:pPr>
        <w:pStyle w:val="NoSpacing"/>
        <w:rPr>
          <w:rFonts w:ascii="Times New Roman" w:hAnsi="Times New Roman"/>
        </w:rPr>
      </w:pPr>
    </w:p>
    <w:p w:rsidR="00425D8E" w:rsidRPr="006018C1" w:rsidRDefault="00425D8E" w:rsidP="006018C1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23-)</w:t>
      </w:r>
      <w:r w:rsidRPr="006018C1">
        <w:rPr>
          <w:rFonts w:ascii="Times New Roman" w:hAnsi="Times New Roman"/>
          <w:b/>
        </w:rPr>
        <w:t>Aşağıdakilerden hangisi vitaminlerin görevlerinden değilidir?</w:t>
      </w:r>
    </w:p>
    <w:p w:rsidR="00425D8E" w:rsidRPr="006018C1" w:rsidRDefault="00425D8E" w:rsidP="006018C1">
      <w:pPr>
        <w:pStyle w:val="NoSpacing"/>
        <w:rPr>
          <w:rFonts w:ascii="Times New Roman" w:hAnsi="Times New Roman"/>
        </w:rPr>
      </w:pPr>
      <w:r w:rsidRPr="006018C1">
        <w:rPr>
          <w:rFonts w:ascii="Times New Roman" w:hAnsi="Times New Roman"/>
        </w:rPr>
        <w:t>A) Vücutta düzenleyicilik görevi yapar.</w:t>
      </w:r>
    </w:p>
    <w:p w:rsidR="00425D8E" w:rsidRPr="006018C1" w:rsidRDefault="00425D8E" w:rsidP="006018C1">
      <w:pPr>
        <w:pStyle w:val="NoSpacing"/>
        <w:rPr>
          <w:rFonts w:ascii="Times New Roman" w:hAnsi="Times New Roman"/>
        </w:rPr>
      </w:pPr>
      <w:r w:rsidRPr="006018C1">
        <w:rPr>
          <w:rFonts w:ascii="Times New Roman" w:hAnsi="Times New Roman"/>
        </w:rPr>
        <w:t xml:space="preserve">B) vücudumuzn ısısını korur. </w:t>
      </w:r>
    </w:p>
    <w:p w:rsidR="00425D8E" w:rsidRPr="006018C1" w:rsidRDefault="00425D8E" w:rsidP="006018C1">
      <w:pPr>
        <w:pStyle w:val="NoSpacing"/>
        <w:rPr>
          <w:rFonts w:ascii="Times New Roman" w:hAnsi="Times New Roman"/>
        </w:rPr>
      </w:pPr>
      <w:r w:rsidRPr="006018C1">
        <w:rPr>
          <w:rFonts w:ascii="Times New Roman" w:hAnsi="Times New Roman"/>
        </w:rPr>
        <w:t>C) vücudun direncini artırır.</w:t>
      </w:r>
    </w:p>
    <w:p w:rsidR="00425D8E" w:rsidRDefault="00425D8E" w:rsidP="006018C1">
      <w:pPr>
        <w:pStyle w:val="NoSpacing"/>
        <w:rPr>
          <w:rFonts w:ascii="Times New Roman" w:hAnsi="Times New Roman"/>
        </w:rPr>
      </w:pPr>
      <w:r w:rsidRPr="006018C1">
        <w:rPr>
          <w:rFonts w:ascii="Times New Roman" w:hAnsi="Times New Roman"/>
        </w:rPr>
        <w:t>D) hastalıklardan korur.</w:t>
      </w:r>
    </w:p>
    <w:p w:rsidR="00425D8E" w:rsidRPr="006018C1" w:rsidRDefault="00425D8E" w:rsidP="006018C1">
      <w:pPr>
        <w:pStyle w:val="NoSpacing"/>
        <w:rPr>
          <w:rFonts w:ascii="Times New Roman" w:hAnsi="Times New Roman"/>
        </w:rPr>
      </w:pPr>
    </w:p>
    <w:p w:rsidR="00425D8E" w:rsidRPr="00BF0127" w:rsidRDefault="00425D8E" w:rsidP="00BF0127">
      <w:pPr>
        <w:rPr>
          <w:rFonts w:ascii="Times New Roman" w:hAnsi="Times New Roman"/>
          <w:sz w:val="24"/>
          <w:szCs w:val="24"/>
          <w:lang w:eastAsia="tr-TR"/>
        </w:rPr>
      </w:pPr>
    </w:p>
    <w:p w:rsidR="00425D8E" w:rsidRPr="00BF0127" w:rsidRDefault="00425D8E" w:rsidP="0022694D">
      <w:pPr>
        <w:spacing w:after="24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425D8E" w:rsidRDefault="00425D8E" w:rsidP="0022694D">
      <w:pPr>
        <w:spacing w:after="24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tr-TR"/>
        </w:rPr>
      </w:pPr>
    </w:p>
    <w:p w:rsidR="00425D8E" w:rsidRPr="00B30B96" w:rsidRDefault="00425D8E" w:rsidP="00B30B96">
      <w:pPr>
        <w:spacing w:after="24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tr-TR"/>
        </w:rPr>
      </w:pPr>
      <w:r w:rsidRPr="00B30B96">
        <w:rPr>
          <w:rFonts w:ascii="Arial" w:hAnsi="Arial" w:cs="Arial"/>
          <w:b/>
          <w:bCs/>
          <w:color w:val="000000"/>
          <w:sz w:val="18"/>
          <w:szCs w:val="18"/>
          <w:lang w:eastAsia="tr-TR"/>
        </w:rPr>
        <w:t xml:space="preserve">                </w:t>
      </w:r>
    </w:p>
    <w:p w:rsidR="00425D8E" w:rsidRDefault="00425D8E" w:rsidP="00B30B96">
      <w:pPr>
        <w:spacing w:after="24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tr-TR"/>
        </w:rPr>
      </w:pP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</w:p>
    <w:p w:rsidR="00425D8E" w:rsidRPr="00B30B96" w:rsidRDefault="00425D8E" w:rsidP="00B30B96">
      <w:pPr>
        <w:rPr>
          <w:rFonts w:ascii="Times New Roman" w:hAnsi="Times New Roman"/>
          <w:bCs/>
          <w:color w:val="000000"/>
          <w:shd w:val="clear" w:color="auto" w:fill="FFFFFF"/>
        </w:rPr>
      </w:pPr>
    </w:p>
    <w:p w:rsidR="00425D8E" w:rsidRPr="00B30B96" w:rsidRDefault="00425D8E" w:rsidP="00B30B96">
      <w:pPr>
        <w:rPr>
          <w:rFonts w:ascii="Times New Roman" w:hAnsi="Times New Roman"/>
        </w:rPr>
      </w:pPr>
    </w:p>
    <w:sectPr w:rsidR="00425D8E" w:rsidRPr="00B30B96" w:rsidSect="00B30B9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">
    <w:altName w:val="Aero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2016"/>
    <w:multiLevelType w:val="hybridMultilevel"/>
    <w:tmpl w:val="F9245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E06CD"/>
    <w:multiLevelType w:val="hybridMultilevel"/>
    <w:tmpl w:val="EB90A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871C92"/>
    <w:multiLevelType w:val="hybridMultilevel"/>
    <w:tmpl w:val="A2FC1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684757"/>
    <w:multiLevelType w:val="hybridMultilevel"/>
    <w:tmpl w:val="A15CB78E"/>
    <w:lvl w:ilvl="0" w:tplc="44E6A8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AB3339"/>
    <w:multiLevelType w:val="hybridMultilevel"/>
    <w:tmpl w:val="F08CCCC4"/>
    <w:lvl w:ilvl="0" w:tplc="86FCD11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E64921"/>
    <w:multiLevelType w:val="hybridMultilevel"/>
    <w:tmpl w:val="011843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63503E"/>
    <w:multiLevelType w:val="hybridMultilevel"/>
    <w:tmpl w:val="E4E0E2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B96"/>
    <w:rsid w:val="00180C5E"/>
    <w:rsid w:val="00216407"/>
    <w:rsid w:val="0022694D"/>
    <w:rsid w:val="003E3006"/>
    <w:rsid w:val="00425D8E"/>
    <w:rsid w:val="004E38BB"/>
    <w:rsid w:val="006018C1"/>
    <w:rsid w:val="00764833"/>
    <w:rsid w:val="00B30B96"/>
    <w:rsid w:val="00B559F6"/>
    <w:rsid w:val="00BF0127"/>
    <w:rsid w:val="00D61891"/>
    <w:rsid w:val="00F6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8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30B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3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0B9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018C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759</Words>
  <Characters>4329</Characters>
  <Application>Microsoft Office Outlook</Application>
  <DocSecurity>0</DocSecurity>
  <Lines>0</Lines>
  <Paragraphs>0</Paragraphs>
  <ScaleCrop>false</ScaleCrop>
  <Company>WinHacK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</dc:creator>
  <cp:keywords/>
  <dc:description/>
  <cp:lastModifiedBy>fatih</cp:lastModifiedBy>
  <cp:revision>3</cp:revision>
  <dcterms:created xsi:type="dcterms:W3CDTF">2014-09-18T12:15:00Z</dcterms:created>
  <dcterms:modified xsi:type="dcterms:W3CDTF">2014-10-26T09:51:00Z</dcterms:modified>
</cp:coreProperties>
</file>